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62BE6" w14:textId="7C0B2001" w:rsidR="00BA00AB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WARBYNTON</w:t>
      </w:r>
      <w:r>
        <w:rPr>
          <w:rFonts w:ascii="Times New Roman" w:hAnsi="Times New Roman" w:cs="Times New Roman"/>
          <w:sz w:val="24"/>
          <w:szCs w:val="24"/>
        </w:rPr>
        <w:t xml:space="preserve">      (fl.1474)</w:t>
      </w:r>
    </w:p>
    <w:p w14:paraId="51D7C7EA" w14:textId="7D3DEE43" w:rsidR="00064255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4BEA89AF" w14:textId="7FB0D676" w:rsidR="00064255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06F8B" w14:textId="7D63F8F1" w:rsidR="00064255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522065" w14:textId="049E3591" w:rsidR="00064255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admitted at Corpus Christi College.  </w:t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30)</w:t>
      </w:r>
    </w:p>
    <w:p w14:paraId="44799E8E" w14:textId="08C4897D" w:rsidR="00064255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B3EBF" w14:textId="54032A62" w:rsidR="00064255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DDB54" w14:textId="704BD72C" w:rsidR="00064255" w:rsidRPr="00064255" w:rsidRDefault="000642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064255" w:rsidRPr="000642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0DEE7" w14:textId="77777777" w:rsidR="00064255" w:rsidRDefault="00064255" w:rsidP="009139A6">
      <w:r>
        <w:separator/>
      </w:r>
    </w:p>
  </w:endnote>
  <w:endnote w:type="continuationSeparator" w:id="0">
    <w:p w14:paraId="23F7555B" w14:textId="77777777" w:rsidR="00064255" w:rsidRDefault="000642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9C6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03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CB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EF1F8" w14:textId="77777777" w:rsidR="00064255" w:rsidRDefault="00064255" w:rsidP="009139A6">
      <w:r>
        <w:separator/>
      </w:r>
    </w:p>
  </w:footnote>
  <w:footnote w:type="continuationSeparator" w:id="0">
    <w:p w14:paraId="3C5B8CE1" w14:textId="77777777" w:rsidR="00064255" w:rsidRDefault="000642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05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10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98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255"/>
    <w:rsid w:val="0006425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64370"/>
  <w15:chartTrackingRefBased/>
  <w15:docId w15:val="{7119240A-5CBD-4923-B430-A617CC14D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2021-12-28T08:01:00Z</dcterms:created>
  <dcterms:modified xsi:type="dcterms:W3CDTF">2021-12-28T08:03:00Z</dcterms:modified>
</cp:coreProperties>
</file>